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E6EE1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rPr>
          <w:u w:val="single"/>
        </w:rPr>
        <w:t>Lancelot CLAXTON</w:t>
      </w:r>
      <w:r>
        <w:t xml:space="preserve">      (fl.1486)</w:t>
      </w:r>
    </w:p>
    <w:p w14:paraId="1B508123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>Clerk.</w:t>
      </w:r>
    </w:p>
    <w:p w14:paraId="7A76D58E" w14:textId="77777777" w:rsidR="00E06254" w:rsidRDefault="00E06254" w:rsidP="00E06254">
      <w:pPr>
        <w:pStyle w:val="NoSpacing"/>
        <w:tabs>
          <w:tab w:val="left" w:pos="1440"/>
        </w:tabs>
        <w:jc w:val="both"/>
      </w:pPr>
    </w:p>
    <w:p w14:paraId="3BEBB17B" w14:textId="77777777" w:rsidR="00E06254" w:rsidRDefault="00E06254" w:rsidP="00E06254">
      <w:pPr>
        <w:pStyle w:val="NoSpacing"/>
        <w:tabs>
          <w:tab w:val="left" w:pos="1440"/>
        </w:tabs>
        <w:jc w:val="both"/>
      </w:pPr>
    </w:p>
    <w:p w14:paraId="5C049020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>13 Mar.1486</w:t>
      </w:r>
      <w:r>
        <w:tab/>
        <w:t xml:space="preserve">He was instituted Rector of Holtby, North Riding of Yorkshire, in the </w:t>
      </w:r>
    </w:p>
    <w:p w14:paraId="361A10AA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ab/>
        <w:t xml:space="preserve">person of Ralph </w:t>
      </w:r>
      <w:proofErr w:type="spellStart"/>
      <w:r>
        <w:t>Hamsterley</w:t>
      </w:r>
      <w:proofErr w:type="spellEnd"/>
      <w:r>
        <w:t>(q.v.), his proctor.</w:t>
      </w:r>
    </w:p>
    <w:p w14:paraId="20FE18F6" w14:textId="77777777" w:rsidR="00E06254" w:rsidRDefault="00E06254" w:rsidP="00E06254">
      <w:pPr>
        <w:pStyle w:val="NoSpacing"/>
        <w:ind w:left="720" w:firstLine="720"/>
      </w:pPr>
      <w:r>
        <w:t>(“The Register of Thomas Rotherham, Archbishop of York 1480-1500</w:t>
      </w:r>
    </w:p>
    <w:p w14:paraId="4F10489E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3EBEB887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ab/>
        <w:t>p.55).</w:t>
      </w:r>
    </w:p>
    <w:p w14:paraId="35B9F8CC" w14:textId="77777777" w:rsidR="00E06254" w:rsidRDefault="00E06254" w:rsidP="00E06254">
      <w:pPr>
        <w:pStyle w:val="NoSpacing"/>
        <w:tabs>
          <w:tab w:val="left" w:pos="1440"/>
        </w:tabs>
        <w:jc w:val="both"/>
      </w:pPr>
    </w:p>
    <w:p w14:paraId="3A8A7736" w14:textId="77777777" w:rsidR="00E06254" w:rsidRDefault="00E06254" w:rsidP="00E06254">
      <w:pPr>
        <w:pStyle w:val="NoSpacing"/>
        <w:tabs>
          <w:tab w:val="left" w:pos="1440"/>
        </w:tabs>
        <w:jc w:val="both"/>
      </w:pPr>
    </w:p>
    <w:p w14:paraId="6D0C28EF" w14:textId="77777777" w:rsidR="00E06254" w:rsidRDefault="00E06254" w:rsidP="00E06254">
      <w:pPr>
        <w:pStyle w:val="NoSpacing"/>
        <w:tabs>
          <w:tab w:val="left" w:pos="1440"/>
        </w:tabs>
        <w:jc w:val="both"/>
      </w:pPr>
      <w:r>
        <w:t>7 February 2020</w:t>
      </w:r>
    </w:p>
    <w:p w14:paraId="6F5B6B8B" w14:textId="77777777" w:rsidR="006B2F86" w:rsidRPr="00E71FC3" w:rsidRDefault="00E062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1CAB4" w14:textId="77777777" w:rsidR="00E06254" w:rsidRDefault="00E06254" w:rsidP="00E71FC3">
      <w:pPr>
        <w:spacing w:after="0" w:line="240" w:lineRule="auto"/>
      </w:pPr>
      <w:r>
        <w:separator/>
      </w:r>
    </w:p>
  </w:endnote>
  <w:endnote w:type="continuationSeparator" w:id="0">
    <w:p w14:paraId="1E97434F" w14:textId="77777777" w:rsidR="00E06254" w:rsidRDefault="00E062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55A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9B19A" w14:textId="77777777" w:rsidR="00E06254" w:rsidRDefault="00E06254" w:rsidP="00E71FC3">
      <w:pPr>
        <w:spacing w:after="0" w:line="240" w:lineRule="auto"/>
      </w:pPr>
      <w:r>
        <w:separator/>
      </w:r>
    </w:p>
  </w:footnote>
  <w:footnote w:type="continuationSeparator" w:id="0">
    <w:p w14:paraId="07AA165A" w14:textId="77777777" w:rsidR="00E06254" w:rsidRDefault="00E062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254"/>
    <w:rsid w:val="001A7C09"/>
    <w:rsid w:val="00577BD5"/>
    <w:rsid w:val="00656CBA"/>
    <w:rsid w:val="006A1F77"/>
    <w:rsid w:val="00733BE7"/>
    <w:rsid w:val="00AB52E8"/>
    <w:rsid w:val="00B16D3F"/>
    <w:rsid w:val="00BB41AC"/>
    <w:rsid w:val="00E0625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652D"/>
  <w15:chartTrackingRefBased/>
  <w15:docId w15:val="{FAB891E4-4CDC-4722-999D-BE96FE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2020-02-21T20:59:00Z</dcterms:created>
  <dcterms:modified xsi:type="dcterms:W3CDTF">2020-02-21T21:00:00Z</dcterms:modified>
</cp:coreProperties>
</file>